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8C1EB" w14:textId="77777777" w:rsidR="00B27B24" w:rsidRDefault="00B27B24" w:rsidP="00B27B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BYSSHOP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333401B4" w14:textId="77777777" w:rsidR="00B27B24" w:rsidRDefault="00B27B24" w:rsidP="00B27B24">
      <w:pPr>
        <w:rPr>
          <w:rFonts w:ascii="Times New Roman" w:hAnsi="Times New Roman" w:cs="Times New Roman"/>
        </w:rPr>
      </w:pPr>
    </w:p>
    <w:p w14:paraId="6D322C1B" w14:textId="77777777" w:rsidR="00B27B24" w:rsidRDefault="00B27B24" w:rsidP="00B27B24">
      <w:pPr>
        <w:rPr>
          <w:rFonts w:ascii="Times New Roman" w:hAnsi="Times New Roman" w:cs="Times New Roman"/>
        </w:rPr>
      </w:pPr>
    </w:p>
    <w:p w14:paraId="38D30038" w14:textId="77777777" w:rsidR="00B27B24" w:rsidRDefault="00B27B24" w:rsidP="00B27B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Payn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Blythburgh</w:t>
      </w:r>
      <w:proofErr w:type="spellEnd"/>
      <w:r>
        <w:rPr>
          <w:rFonts w:ascii="Times New Roman" w:hAnsi="Times New Roman" w:cs="Times New Roman"/>
        </w:rPr>
        <w:t>, Suffolk(q.v.).</w:t>
      </w:r>
    </w:p>
    <w:p w14:paraId="11BC3A4A" w14:textId="77777777" w:rsidR="00B27B24" w:rsidRDefault="00B27B24" w:rsidP="00B27B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Agnes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Norffolk</w:t>
      </w:r>
      <w:proofErr w:type="spellEnd"/>
      <w:r>
        <w:rPr>
          <w:rFonts w:ascii="Times New Roman" w:hAnsi="Times New Roman" w:cs="Times New Roman"/>
        </w:rPr>
        <w:t xml:space="preserve"> of Southwold(q.v.).</w:t>
      </w:r>
    </w:p>
    <w:p w14:paraId="7D14E978" w14:textId="77777777" w:rsidR="00B27B24" w:rsidRDefault="00B27B24" w:rsidP="00B27B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264D9077" w14:textId="77777777" w:rsidR="00B27B24" w:rsidRDefault="00B27B24" w:rsidP="00B27B24">
      <w:pPr>
        <w:rPr>
          <w:rFonts w:ascii="Times New Roman" w:hAnsi="Times New Roman" w:cs="Times New Roman"/>
        </w:rPr>
      </w:pPr>
    </w:p>
    <w:p w14:paraId="08ABE00E" w14:textId="77777777" w:rsidR="00B27B24" w:rsidRDefault="00B27B24" w:rsidP="00B27B24">
      <w:pPr>
        <w:rPr>
          <w:rFonts w:ascii="Times New Roman" w:hAnsi="Times New Roman" w:cs="Times New Roman"/>
        </w:rPr>
      </w:pPr>
    </w:p>
    <w:p w14:paraId="44BF1CC0" w14:textId="77777777" w:rsidR="00B27B24" w:rsidRDefault="00B27B24" w:rsidP="00B27B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2019</w:t>
      </w:r>
    </w:p>
    <w:p w14:paraId="68991D07" w14:textId="77777777" w:rsidR="006B2F86" w:rsidRPr="00E71FC3" w:rsidRDefault="00B27B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30D6B" w14:textId="77777777" w:rsidR="00B27B24" w:rsidRDefault="00B27B24" w:rsidP="00E71FC3">
      <w:r>
        <w:separator/>
      </w:r>
    </w:p>
  </w:endnote>
  <w:endnote w:type="continuationSeparator" w:id="0">
    <w:p w14:paraId="4CB1701A" w14:textId="77777777" w:rsidR="00B27B24" w:rsidRDefault="00B27B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FE7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B72FA" w14:textId="77777777" w:rsidR="00B27B24" w:rsidRDefault="00B27B24" w:rsidP="00E71FC3">
      <w:r>
        <w:separator/>
      </w:r>
    </w:p>
  </w:footnote>
  <w:footnote w:type="continuationSeparator" w:id="0">
    <w:p w14:paraId="61CC3592" w14:textId="77777777" w:rsidR="00B27B24" w:rsidRDefault="00B27B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B24"/>
    <w:rsid w:val="001A7C09"/>
    <w:rsid w:val="00577BD5"/>
    <w:rsid w:val="00656CBA"/>
    <w:rsid w:val="006A1F77"/>
    <w:rsid w:val="00733BE7"/>
    <w:rsid w:val="00AB52E8"/>
    <w:rsid w:val="00B16D3F"/>
    <w:rsid w:val="00B27B2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F7ADF"/>
  <w15:chartTrackingRefBased/>
  <w15:docId w15:val="{4C08356B-6B9F-4C2C-AE08-4B135F6D9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2019-06-18T20:13:00Z</dcterms:created>
  <dcterms:modified xsi:type="dcterms:W3CDTF">2019-06-18T20:13:00Z</dcterms:modified>
</cp:coreProperties>
</file>